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EB8" w:rsidRPr="004F5002" w:rsidRDefault="00A83EB8" w:rsidP="00A83EB8">
      <w:pPr>
        <w:pStyle w:val="berschrift1"/>
      </w:pPr>
      <w:r w:rsidRPr="004F5002">
        <w:t>L01-15 Kurztexte schreiben</w:t>
      </w:r>
    </w:p>
    <w:p w:rsidR="00A83EB8" w:rsidRDefault="00A83EB8" w:rsidP="00A83EB8">
      <w:pPr>
        <w:pStyle w:val="berschrift3"/>
      </w:pPr>
      <w:r>
        <w:t>1. Ewald Hoppe</w:t>
      </w:r>
    </w:p>
    <w:p w:rsidR="00A83EB8" w:rsidRPr="00824A63" w:rsidRDefault="00A83EB8" w:rsidP="00A83EB8">
      <w:pPr>
        <w:spacing w:line="1920" w:lineRule="auto"/>
      </w:pPr>
    </w:p>
    <w:p w:rsidR="00A83EB8" w:rsidRDefault="00A83EB8" w:rsidP="00A83EB8">
      <w:pPr>
        <w:pStyle w:val="berschrift3"/>
      </w:pPr>
      <w:r>
        <w:t>2. Monika Sager, Manfred Bode</w:t>
      </w:r>
    </w:p>
    <w:p w:rsidR="00A83EB8" w:rsidRPr="00824A63" w:rsidRDefault="00A83EB8" w:rsidP="00A83EB8">
      <w:pPr>
        <w:spacing w:line="1920" w:lineRule="auto"/>
      </w:pPr>
    </w:p>
    <w:p w:rsidR="00A83EB8" w:rsidRDefault="00A83EB8" w:rsidP="00A83EB8">
      <w:pPr>
        <w:pStyle w:val="berschrift3"/>
      </w:pPr>
      <w:r>
        <w:t>3. Klaus Henkel</w:t>
      </w:r>
    </w:p>
    <w:p w:rsidR="00A83EB8" w:rsidRDefault="00A83EB8" w:rsidP="00A83EB8">
      <w:pPr>
        <w:spacing w:line="1920" w:lineRule="auto"/>
      </w:pPr>
    </w:p>
    <w:p w:rsidR="00A83EB8" w:rsidRDefault="00A83EB8" w:rsidP="00A83EB8">
      <w:pPr>
        <w:pStyle w:val="berschrift3"/>
      </w:pPr>
      <w:r>
        <w:t>1-17 _________________________</w:t>
      </w:r>
    </w:p>
    <w:p w:rsidR="00A83EB8" w:rsidRDefault="00A83EB8" w:rsidP="00A83EB8">
      <w:pPr>
        <w:spacing w:line="432" w:lineRule="auto"/>
      </w:pPr>
    </w:p>
    <w:p w:rsidR="00A83EB8" w:rsidRDefault="00A83EB8" w:rsidP="00A83EB8">
      <w:pPr>
        <w:spacing w:line="432" w:lineRule="auto"/>
      </w:pPr>
      <w:bookmarkStart w:id="0" w:name="_GoBack"/>
      <w:bookmarkEnd w:id="0"/>
      <w:r>
        <w:t>Beruf</w:t>
      </w:r>
    </w:p>
    <w:p w:rsidR="00A83EB8" w:rsidRDefault="00A83EB8" w:rsidP="00A83EB8">
      <w:pPr>
        <w:spacing w:line="432" w:lineRule="auto"/>
      </w:pPr>
      <w:r>
        <w:t>Familienstand</w:t>
      </w:r>
    </w:p>
    <w:p w:rsidR="00A83EB8" w:rsidRDefault="00A83EB8" w:rsidP="00A83EB8">
      <w:pPr>
        <w:spacing w:line="432" w:lineRule="auto"/>
      </w:pPr>
      <w:r>
        <w:t>Alter</w:t>
      </w:r>
    </w:p>
    <w:p w:rsidR="00A83EB8" w:rsidRDefault="00A83EB8" w:rsidP="00A83EB8">
      <w:pPr>
        <w:spacing w:line="432" w:lineRule="auto"/>
      </w:pPr>
      <w:r>
        <w:t>Wohnort</w:t>
      </w:r>
    </w:p>
    <w:p w:rsidR="00A83EB8" w:rsidRDefault="00A83EB8" w:rsidP="00A83EB8">
      <w:pPr>
        <w:spacing w:line="432" w:lineRule="auto"/>
      </w:pPr>
      <w:r>
        <w:t>Kinder</w:t>
      </w:r>
    </w:p>
    <w:p w:rsidR="00A83EB8" w:rsidRDefault="00A83EB8" w:rsidP="00A83EB8">
      <w:pPr>
        <w:spacing w:line="432" w:lineRule="auto"/>
      </w:pPr>
      <w:r>
        <w:t>Hobbys</w:t>
      </w:r>
    </w:p>
    <w:p w:rsidR="00A83EB8" w:rsidRDefault="00A83EB8" w:rsidP="00A83EB8">
      <w:pPr>
        <w:spacing w:line="432" w:lineRule="auto"/>
      </w:pPr>
      <w:r>
        <w:t>Land</w:t>
      </w:r>
    </w:p>
    <w:p w:rsidR="00A83EB8" w:rsidRDefault="00A83EB8" w:rsidP="00A83EB8">
      <w:pPr>
        <w:spacing w:line="432" w:lineRule="auto"/>
      </w:pPr>
    </w:p>
    <w:p w:rsidR="00A83EB8" w:rsidRPr="00824A63" w:rsidRDefault="00A83EB8" w:rsidP="00A83EB8">
      <w:pPr>
        <w:spacing w:line="432" w:lineRule="auto"/>
      </w:pPr>
    </w:p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2B" w:rsidRDefault="00DC622B">
      <w:r>
        <w:separator/>
      </w:r>
    </w:p>
  </w:endnote>
  <w:endnote w:type="continuationSeparator" w:id="0">
    <w:p w:rsidR="00DC622B" w:rsidRDefault="00DC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83EB8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2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2B" w:rsidRDefault="00DC622B">
      <w:r>
        <w:separator/>
      </w:r>
    </w:p>
  </w:footnote>
  <w:footnote w:type="continuationSeparator" w:id="0">
    <w:p w:rsidR="00DC622B" w:rsidRDefault="00DC6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B8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3EB8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C622B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83EB8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A83EB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A83EB8"/>
    <w:rPr>
      <w:rFonts w:ascii="Garamond" w:hAnsi="Garamond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83EB8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A83EB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A83EB8"/>
    <w:rPr>
      <w:rFonts w:ascii="Garamond" w:hAnsi="Garamond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2011-07-18T11:17:00Z</dcterms:created>
  <dcterms:modified xsi:type="dcterms:W3CDTF">2011-07-18T11:18:00Z</dcterms:modified>
</cp:coreProperties>
</file>